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MEDE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DC7" w:rsidRDefault="00F76DC7" w:rsidP="00F76DC7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DC7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76DC7" w:rsidRPr="007725C0" w:rsidRDefault="00F76DC7" w:rsidP="00F76D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June 2016</w:t>
      </w:r>
    </w:p>
    <w:p w:rsidR="006B2F86" w:rsidRPr="00F76DC7" w:rsidRDefault="00F76DC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F76DC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DC7" w:rsidRDefault="00F76DC7" w:rsidP="00E71FC3">
      <w:pPr>
        <w:spacing w:after="0" w:line="240" w:lineRule="auto"/>
      </w:pPr>
      <w:r>
        <w:separator/>
      </w:r>
    </w:p>
  </w:endnote>
  <w:endnote w:type="continuationSeparator" w:id="0">
    <w:p w:rsidR="00F76DC7" w:rsidRDefault="00F76DC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DC7" w:rsidRDefault="00F76DC7" w:rsidP="00E71FC3">
      <w:pPr>
        <w:spacing w:after="0" w:line="240" w:lineRule="auto"/>
      </w:pPr>
      <w:r>
        <w:separator/>
      </w:r>
    </w:p>
  </w:footnote>
  <w:footnote w:type="continuationSeparator" w:id="0">
    <w:p w:rsidR="00F76DC7" w:rsidRDefault="00F76DC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DC7"/>
    <w:rsid w:val="00AB52E8"/>
    <w:rsid w:val="00B16D3F"/>
    <w:rsid w:val="00E71FC3"/>
    <w:rsid w:val="00EF4813"/>
    <w:rsid w:val="00F7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62AC3B"/>
  <w15:chartTrackingRefBased/>
  <w15:docId w15:val="{A2EB9F52-4942-44A3-80A0-CA51C4E71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2016-06-13T11:26:00Z</dcterms:created>
  <dcterms:modified xsi:type="dcterms:W3CDTF">2016-06-13T11:28:00Z</dcterms:modified>
</cp:coreProperties>
</file>